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BA903" w14:textId="392B67AD" w:rsidR="00700EF5" w:rsidRPr="009C2BE3" w:rsidRDefault="004722FA" w:rsidP="00700EF5">
      <w:pPr>
        <w:pStyle w:val="3GPPHeader"/>
        <w:spacing w:after="60"/>
        <w:rPr>
          <w:sz w:val="32"/>
          <w:szCs w:val="32"/>
        </w:rPr>
      </w:pPr>
      <w:r w:rsidRPr="00C414B8">
        <w:t>3GPP TSG-RAN WG2</w:t>
      </w:r>
      <w:r>
        <w:t>#101</w:t>
      </w:r>
      <w:r w:rsidR="00700EF5" w:rsidRPr="009C2BE3">
        <w:tab/>
      </w:r>
      <w:proofErr w:type="spellStart"/>
      <w:r w:rsidR="00700EF5" w:rsidRPr="009C2BE3">
        <w:rPr>
          <w:sz w:val="32"/>
          <w:szCs w:val="32"/>
        </w:rPr>
        <w:t>Tdoc</w:t>
      </w:r>
      <w:proofErr w:type="spellEnd"/>
      <w:r w:rsidR="00700EF5" w:rsidRPr="009C2BE3">
        <w:rPr>
          <w:sz w:val="32"/>
          <w:szCs w:val="32"/>
        </w:rPr>
        <w:t xml:space="preserve"> R2-</w:t>
      </w:r>
      <w:r w:rsidR="00C905B9" w:rsidRPr="00C905B9">
        <w:rPr>
          <w:sz w:val="32"/>
          <w:szCs w:val="32"/>
        </w:rPr>
        <w:t>1802324</w:t>
      </w:r>
    </w:p>
    <w:p w14:paraId="331FB514" w14:textId="21FEE6AD" w:rsidR="00700EF5" w:rsidRPr="00CE0424" w:rsidRDefault="004722FA" w:rsidP="00700EF5">
      <w:pPr>
        <w:pStyle w:val="3GPPHeader"/>
      </w:pPr>
      <w:r w:rsidRPr="00C905B9">
        <w:t>Athens, Greece, 26</w:t>
      </w:r>
      <w:r w:rsidRPr="00C905B9">
        <w:rPr>
          <w:vertAlign w:val="superscript"/>
        </w:rPr>
        <w:t>th</w:t>
      </w:r>
      <w:r w:rsidRPr="00C905B9">
        <w:t xml:space="preserve"> February – 2</w:t>
      </w:r>
      <w:r w:rsidRPr="00C905B9">
        <w:rPr>
          <w:vertAlign w:val="superscript"/>
        </w:rPr>
        <w:t>nd</w:t>
      </w:r>
      <w:r w:rsidRPr="00C905B9">
        <w:t xml:space="preserve"> March 2018</w:t>
      </w:r>
      <w:r w:rsidR="00856303" w:rsidRPr="00C905B9">
        <w:tab/>
        <w:t>(Resubmission of R2-</w:t>
      </w:r>
      <w:r w:rsidR="00034BAA" w:rsidRPr="00C905B9">
        <w:t>1800297</w:t>
      </w:r>
      <w:r w:rsidR="00856303" w:rsidRPr="00C905B9">
        <w:t>)</w:t>
      </w:r>
    </w:p>
    <w:p w14:paraId="627283B3" w14:textId="77777777" w:rsidR="00E90E49" w:rsidRPr="00CE0424" w:rsidRDefault="00E90E49" w:rsidP="00357380">
      <w:pPr>
        <w:pStyle w:val="3GPPHeader"/>
      </w:pPr>
    </w:p>
    <w:p w14:paraId="5E335626" w14:textId="736ED5C9" w:rsidR="00E90E49" w:rsidRPr="00661474" w:rsidRDefault="00E90E49" w:rsidP="00311702">
      <w:pPr>
        <w:pStyle w:val="3GPPHeader"/>
        <w:rPr>
          <w:sz w:val="22"/>
          <w:szCs w:val="22"/>
          <w:lang w:val="en-US"/>
        </w:rPr>
      </w:pPr>
      <w:r w:rsidRPr="00C905B9">
        <w:rPr>
          <w:sz w:val="22"/>
          <w:szCs w:val="22"/>
          <w:lang w:val="en-US"/>
        </w:rPr>
        <w:t>Agenda Item:</w:t>
      </w:r>
      <w:r w:rsidRPr="00C905B9">
        <w:rPr>
          <w:sz w:val="22"/>
          <w:szCs w:val="22"/>
          <w:lang w:val="en-US"/>
        </w:rPr>
        <w:tab/>
      </w:r>
      <w:r w:rsidR="00661474" w:rsidRPr="00C905B9">
        <w:rPr>
          <w:sz w:val="22"/>
          <w:szCs w:val="22"/>
          <w:lang w:val="en-US"/>
        </w:rPr>
        <w:t>10.</w:t>
      </w:r>
      <w:r w:rsidR="00034BAA" w:rsidRPr="00C905B9">
        <w:rPr>
          <w:sz w:val="22"/>
          <w:szCs w:val="22"/>
          <w:lang w:val="en-US"/>
        </w:rPr>
        <w:t>4.</w:t>
      </w:r>
      <w:r w:rsidR="00C905B9" w:rsidRPr="00C905B9">
        <w:rPr>
          <w:sz w:val="22"/>
          <w:szCs w:val="22"/>
          <w:lang w:val="en-US"/>
        </w:rPr>
        <w:t>1.6.1</w:t>
      </w:r>
    </w:p>
    <w:p w14:paraId="727CCDC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8EEA980" w14:textId="0E1F3C4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440E0" w:rsidRPr="00B440E0">
        <w:rPr>
          <w:sz w:val="22"/>
          <w:szCs w:val="22"/>
        </w:rPr>
        <w:t xml:space="preserve">Optional </w:t>
      </w:r>
      <w:r w:rsidR="00CE123A" w:rsidRPr="00B440E0">
        <w:rPr>
          <w:sz w:val="22"/>
          <w:szCs w:val="22"/>
        </w:rPr>
        <w:t xml:space="preserve">configuration </w:t>
      </w:r>
      <w:r w:rsidR="007842C0" w:rsidRPr="00B440E0">
        <w:rPr>
          <w:sz w:val="22"/>
          <w:szCs w:val="22"/>
        </w:rPr>
        <w:t>in NR</w:t>
      </w:r>
      <w:r w:rsidR="00407513" w:rsidRPr="00B440E0">
        <w:rPr>
          <w:sz w:val="22"/>
          <w:szCs w:val="22"/>
        </w:rPr>
        <w:t xml:space="preserve"> system information</w:t>
      </w:r>
    </w:p>
    <w:p w14:paraId="36E9707D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842C0">
        <w:rPr>
          <w:sz w:val="22"/>
          <w:szCs w:val="22"/>
        </w:rPr>
        <w:t>Discussion, Decision</w:t>
      </w:r>
    </w:p>
    <w:p w14:paraId="050FEC3C" w14:textId="77777777" w:rsidR="00C24345" w:rsidRDefault="00E90E49" w:rsidP="00A2052C">
      <w:pPr>
        <w:pStyle w:val="Heading1"/>
      </w:pPr>
      <w:r w:rsidRPr="00CE0424">
        <w:t>Introduction</w:t>
      </w:r>
    </w:p>
    <w:p w14:paraId="7204D810" w14:textId="22E2FEE9" w:rsidR="00853D4F" w:rsidRDefault="00616813" w:rsidP="00296259">
      <w:r>
        <w:t xml:space="preserve">For the </w:t>
      </w:r>
      <w:r w:rsidR="00853D4F">
        <w:t xml:space="preserve">content of </w:t>
      </w:r>
      <w:r w:rsidR="004F52C3">
        <w:t>the m</w:t>
      </w:r>
      <w:r w:rsidR="00853D4F">
        <w:t xml:space="preserve">inimum SI (i.e. the NR-MIB and NR-SIB1) </w:t>
      </w:r>
      <w:r>
        <w:t xml:space="preserve">it was agreed </w:t>
      </w:r>
      <w:r w:rsidR="00853D4F">
        <w:t xml:space="preserve">already during the Study Item phase that it should </w:t>
      </w:r>
      <w:r w:rsidR="004F52C3">
        <w:t>comprise</w:t>
      </w:r>
      <w:r w:rsidR="004F52C3">
        <w:rPr>
          <w:rFonts w:hint="eastAsia"/>
          <w:lang w:val="en-US" w:eastAsia="ja-JP"/>
        </w:rPr>
        <w:t xml:space="preserve"> information required for initial access to a cell and </w:t>
      </w:r>
      <w:r w:rsidR="004F52C3" w:rsidRPr="00EB6CBD">
        <w:rPr>
          <w:rFonts w:hint="eastAsia"/>
          <w:lang w:val="en-US" w:eastAsia="ja-JP"/>
        </w:rPr>
        <w:t xml:space="preserve">information for acquiring </w:t>
      </w:r>
      <w:r w:rsidR="004F52C3" w:rsidRPr="00EB6CBD">
        <w:rPr>
          <w:lang w:val="en-US" w:eastAsia="ja-JP"/>
        </w:rPr>
        <w:t>an</w:t>
      </w:r>
      <w:r w:rsidR="004F52C3" w:rsidRPr="00BC2F32">
        <w:rPr>
          <w:lang w:val="en-US" w:eastAsia="ja-JP"/>
        </w:rPr>
        <w:t xml:space="preserve">y </w:t>
      </w:r>
      <w:r w:rsidR="004F52C3" w:rsidRPr="00BC2F32">
        <w:rPr>
          <w:rFonts w:hint="eastAsia"/>
          <w:lang w:val="en-US" w:eastAsia="ja-JP"/>
        </w:rPr>
        <w:t>other SI</w:t>
      </w:r>
      <w:r w:rsidR="00296259">
        <w:rPr>
          <w:lang w:val="en-US" w:eastAsia="ja-JP"/>
        </w:rPr>
        <w:t>.</w:t>
      </w:r>
    </w:p>
    <w:p w14:paraId="02E15851" w14:textId="08CAC85A" w:rsidR="00856004" w:rsidRPr="00A2052C" w:rsidRDefault="00287CC8" w:rsidP="00A2052C">
      <w:r>
        <w:t xml:space="preserve">This contribution discusses </w:t>
      </w:r>
      <w:r w:rsidR="00090AA6">
        <w:t xml:space="preserve">the NR-SIB1 </w:t>
      </w:r>
      <w:r w:rsidR="00AE6B57">
        <w:t xml:space="preserve">content and how </w:t>
      </w:r>
      <w:r w:rsidR="00616813">
        <w:t xml:space="preserve">some of the content may be </w:t>
      </w:r>
      <w:r w:rsidR="00AE6B57">
        <w:t>provide</w:t>
      </w:r>
      <w:r w:rsidR="00616813">
        <w:t>d</w:t>
      </w:r>
      <w:r w:rsidR="00AE6B57">
        <w:t xml:space="preserve"> in case</w:t>
      </w:r>
      <w:r w:rsidR="00616813">
        <w:t>s</w:t>
      </w:r>
      <w:r w:rsidR="00AE6B57">
        <w:t xml:space="preserve"> </w:t>
      </w:r>
      <w:r w:rsidR="00616813">
        <w:t xml:space="preserve">where </w:t>
      </w:r>
      <w:r w:rsidR="00AE6B57">
        <w:t xml:space="preserve">it cannot be included in </w:t>
      </w:r>
      <w:r w:rsidR="00616813">
        <w:t xml:space="preserve">the </w:t>
      </w:r>
      <w:r w:rsidR="00AE6B57">
        <w:t>NR-SIB1</w:t>
      </w:r>
      <w:r w:rsidR="00616813">
        <w:t xml:space="preserve"> message</w:t>
      </w:r>
      <w:r w:rsidR="00786B60">
        <w:t>.</w:t>
      </w:r>
    </w:p>
    <w:p w14:paraId="7696A3A5" w14:textId="681493DB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106FC643" w14:textId="0FF5FD0A" w:rsidR="00296259" w:rsidRDefault="005D2C46" w:rsidP="00296259">
      <w:r w:rsidRPr="00296259">
        <w:t xml:space="preserve">It has been agreed that the minimum SI should </w:t>
      </w:r>
      <w:r w:rsidR="00296259" w:rsidRPr="00296259">
        <w:t xml:space="preserve">comprise at least </w:t>
      </w:r>
      <w:r w:rsidR="00296259" w:rsidRPr="00296259">
        <w:rPr>
          <w:rFonts w:hint="eastAsia"/>
          <w:lang w:val="en-US" w:eastAsia="ja-JP"/>
        </w:rPr>
        <w:t xml:space="preserve">information required for initial access to a cell and information for acquiring </w:t>
      </w:r>
      <w:r w:rsidR="00296259" w:rsidRPr="00296259">
        <w:rPr>
          <w:lang w:val="en-US" w:eastAsia="ja-JP"/>
        </w:rPr>
        <w:t xml:space="preserve">any </w:t>
      </w:r>
      <w:r w:rsidR="00296259" w:rsidRPr="00296259">
        <w:rPr>
          <w:rFonts w:hint="eastAsia"/>
          <w:lang w:val="en-US" w:eastAsia="ja-JP"/>
        </w:rPr>
        <w:t>other SI</w:t>
      </w:r>
      <w:r w:rsidRPr="00296259">
        <w:t xml:space="preserve">. As discussed in e.g. </w:t>
      </w:r>
      <w:r w:rsidRPr="00296259">
        <w:fldChar w:fldCharType="begin"/>
      </w:r>
      <w:r w:rsidRPr="00296259">
        <w:instrText xml:space="preserve"> REF _Ref498518584 \r \h </w:instrText>
      </w:r>
      <w:r w:rsidR="00296259">
        <w:instrText xml:space="preserve"> \* MERGEFORMAT </w:instrText>
      </w:r>
      <w:r w:rsidRPr="00296259">
        <w:fldChar w:fldCharType="separate"/>
      </w:r>
      <w:r w:rsidR="004C7793">
        <w:t>[1]</w:t>
      </w:r>
      <w:r w:rsidRPr="00296259">
        <w:fldChar w:fldCharType="end"/>
      </w:r>
      <w:r w:rsidRPr="00296259">
        <w:t xml:space="preserve">, the minimum SI should </w:t>
      </w:r>
      <w:r w:rsidR="00296259" w:rsidRPr="00296259">
        <w:t xml:space="preserve">correspond to </w:t>
      </w:r>
      <w:r w:rsidRPr="00296259">
        <w:t>the NR-MIB and the NR-SIB1.</w:t>
      </w:r>
      <w:r w:rsidR="00296259" w:rsidRPr="00296259">
        <w:t xml:space="preserve"> This includes camping related information, such as a PLMN list, Tracking Area Code(s) and Cell Identity/-</w:t>
      </w:r>
      <w:proofErr w:type="spellStart"/>
      <w:r w:rsidR="00296259" w:rsidRPr="00296259">
        <w:t>ies</w:t>
      </w:r>
      <w:proofErr w:type="spellEnd"/>
      <w:r w:rsidR="00296259" w:rsidRPr="00296259">
        <w:t>, as well as cell barring/cell reserved parameters. This information is needed for the UE to determine whether it can camp in the cell. The PLMN list, TAC(s) and Cell Identity/-</w:t>
      </w:r>
      <w:proofErr w:type="spellStart"/>
      <w:r w:rsidR="00296259" w:rsidRPr="00296259">
        <w:t>ies</w:t>
      </w:r>
      <w:proofErr w:type="spellEnd"/>
      <w:r w:rsidR="00296259" w:rsidRPr="00296259">
        <w:t xml:space="preserve"> are also needed for ANR purposes</w:t>
      </w:r>
      <w:r w:rsidR="00296259">
        <w:t>.</w:t>
      </w:r>
    </w:p>
    <w:p w14:paraId="52DF3637" w14:textId="34251A0A" w:rsidR="00296259" w:rsidRPr="00296259" w:rsidRDefault="00296259" w:rsidP="00296259">
      <w:r w:rsidRPr="00BC2F32">
        <w:rPr>
          <w:lang w:val="en-US" w:eastAsia="ja-JP"/>
        </w:rPr>
        <w:t xml:space="preserve">For a UE to perform initial access, it </w:t>
      </w:r>
      <w:r>
        <w:rPr>
          <w:lang w:val="en-US" w:eastAsia="ja-JP"/>
        </w:rPr>
        <w:t xml:space="preserve">also </w:t>
      </w:r>
      <w:r w:rsidRPr="00BC2F32">
        <w:rPr>
          <w:lang w:val="en-US" w:eastAsia="ja-JP"/>
        </w:rPr>
        <w:t>needs a RACH configuration</w:t>
      </w:r>
      <w:r w:rsidR="00D62B05">
        <w:rPr>
          <w:lang w:val="en-US" w:eastAsia="ja-JP"/>
        </w:rPr>
        <w:t xml:space="preserve"> ((P)RACH </w:t>
      </w:r>
      <w:r w:rsidR="00D62B05">
        <w:t xml:space="preserve">and </w:t>
      </w:r>
      <w:proofErr w:type="gramStart"/>
      <w:r w:rsidR="00D62B05">
        <w:t>Random Access</w:t>
      </w:r>
      <w:proofErr w:type="gramEnd"/>
      <w:r w:rsidR="00D62B05">
        <w:t xml:space="preserve"> Response related information</w:t>
      </w:r>
      <w:r w:rsidR="00D62B05">
        <w:rPr>
          <w:lang w:val="en-US" w:eastAsia="ja-JP"/>
        </w:rPr>
        <w:t>)</w:t>
      </w:r>
      <w:r w:rsidRPr="00BC2F32">
        <w:rPr>
          <w:lang w:val="en-US" w:eastAsia="ja-JP"/>
        </w:rPr>
        <w:t xml:space="preserve">, </w:t>
      </w:r>
      <w:r>
        <w:t xml:space="preserve">as well as </w:t>
      </w:r>
      <w:r w:rsidRPr="00BC2F32">
        <w:t>other physical channel and higher layer configurations needed at least to be able to receive messages 2 and 4 and to transmit msg3</w:t>
      </w:r>
      <w:r>
        <w:t>.</w:t>
      </w:r>
    </w:p>
    <w:p w14:paraId="79E64413" w14:textId="40B607D7" w:rsidR="00296259" w:rsidRPr="00296259" w:rsidRDefault="00296259" w:rsidP="00287CC8">
      <w:pPr>
        <w:rPr>
          <w:lang w:val="en-US" w:eastAsia="ja-JP"/>
        </w:rPr>
      </w:pPr>
      <w:r w:rsidRPr="00296259">
        <w:rPr>
          <w:lang w:val="en-US" w:eastAsia="ja-JP"/>
        </w:rPr>
        <w:t>Access related information is also needed in the minimum SI also for the UE to be able to send requests for other SI, when it is provided on-demand.</w:t>
      </w:r>
      <w:r>
        <w:rPr>
          <w:lang w:val="en-US" w:eastAsia="ja-JP"/>
        </w:rPr>
        <w:t xml:space="preserve"> This includes configuration to send the Msg1 based SI request (part of the SI scheduling information) </w:t>
      </w:r>
      <w:r>
        <w:rPr>
          <w:lang w:val="en-US" w:eastAsia="ja-JP"/>
        </w:rPr>
        <w:t>or the ordinary RACH configuration to perform the Msg3 based SI request.</w:t>
      </w:r>
    </w:p>
    <w:p w14:paraId="6CE99AD9" w14:textId="7F0FDD3D" w:rsidR="00F3458E" w:rsidRDefault="00296259" w:rsidP="00287CC8">
      <w:r w:rsidRPr="007A0110">
        <w:rPr>
          <w:lang w:val="en-US" w:eastAsia="ja-JP"/>
        </w:rPr>
        <w:t xml:space="preserve">Paging information </w:t>
      </w:r>
      <w:r w:rsidR="007A0110" w:rsidRPr="007A0110">
        <w:rPr>
          <w:lang w:val="en-US" w:eastAsia="ja-JP"/>
        </w:rPr>
        <w:t xml:space="preserve">may also be beneficial to include in minimum SI (NR-SIB1) </w:t>
      </w:r>
      <w:proofErr w:type="gramStart"/>
      <w:r w:rsidR="007A0110" w:rsidRPr="007A0110">
        <w:rPr>
          <w:lang w:val="en-US" w:eastAsia="ja-JP"/>
        </w:rPr>
        <w:t>in order for</w:t>
      </w:r>
      <w:proofErr w:type="gramEnd"/>
      <w:r w:rsidR="007A0110" w:rsidRPr="007A0110">
        <w:rPr>
          <w:lang w:val="en-US" w:eastAsia="ja-JP"/>
        </w:rPr>
        <w:t xml:space="preserve"> a UE to determine quickly where to find its paging occasions, without reading further SIBs and performing on-demand SI requests.</w:t>
      </w:r>
    </w:p>
    <w:p w14:paraId="79816F19" w14:textId="6A4072AF" w:rsidR="00287CC8" w:rsidRDefault="00287CC8" w:rsidP="00BB01BB">
      <w:r>
        <w:t>Some cases can however be foreseen where it would not be relevant to include all such information in the Minimum SI (NR-</w:t>
      </w:r>
      <w:r w:rsidRPr="005568C7">
        <w:t xml:space="preserve">MIB and NR-SIB1). </w:t>
      </w:r>
      <w:r w:rsidR="00BB01BB" w:rsidRPr="005568C7">
        <w:t xml:space="preserve">An example is the EN-DC </w:t>
      </w:r>
      <w:r w:rsidR="007D73EB" w:rsidRPr="005568C7">
        <w:t xml:space="preserve">case, </w:t>
      </w:r>
      <w:r w:rsidR="00BB01BB" w:rsidRPr="005568C7">
        <w:t xml:space="preserve">where it has been </w:t>
      </w:r>
      <w:r w:rsidR="007D73EB" w:rsidRPr="005568C7">
        <w:t xml:space="preserve">agreed in RAN2 </w:t>
      </w:r>
      <w:r w:rsidR="00BB01BB" w:rsidRPr="005568C7">
        <w:t xml:space="preserve">that </w:t>
      </w:r>
      <w:r w:rsidR="007D73EB" w:rsidRPr="005568C7">
        <w:t>the NR-SIB1 may need to be broadcasted to support ANR</w:t>
      </w:r>
      <w:r w:rsidR="00BB01BB" w:rsidRPr="005568C7">
        <w:t>.</w:t>
      </w:r>
      <w:r w:rsidR="007D73EB" w:rsidRPr="005568C7">
        <w:t xml:space="preserve"> </w:t>
      </w:r>
      <w:r w:rsidR="00BB01BB" w:rsidRPr="005568C7">
        <w:t xml:space="preserve">In that case </w:t>
      </w:r>
      <w:r w:rsidR="007D73EB" w:rsidRPr="005568C7">
        <w:t xml:space="preserve">only the PLMN list with corresponding TAC(s) and Cell ID(s) need to be provided. Other information, such as (P)RACH and RAR related to initial access, or paging related information is </w:t>
      </w:r>
      <w:r w:rsidR="005568C7" w:rsidRPr="005568C7">
        <w:t xml:space="preserve">then </w:t>
      </w:r>
      <w:r w:rsidR="007D73EB" w:rsidRPr="005568C7">
        <w:t xml:space="preserve">not </w:t>
      </w:r>
      <w:r w:rsidR="005568C7" w:rsidRPr="005568C7">
        <w:t>relevant</w:t>
      </w:r>
      <w:r w:rsidR="005568C7">
        <w:t xml:space="preserve"> if the cell only supports NSA/EN-DC</w:t>
      </w:r>
      <w:r w:rsidR="007D73EB" w:rsidRPr="005568C7">
        <w:t>.</w:t>
      </w:r>
      <w:r w:rsidR="007A0110">
        <w:t xml:space="preserve"> As discussed and proposed in </w:t>
      </w:r>
      <w:r w:rsidR="007A0110">
        <w:rPr>
          <w:highlight w:val="yellow"/>
        </w:rPr>
        <w:fldChar w:fldCharType="begin"/>
      </w:r>
      <w:r w:rsidR="007A0110">
        <w:instrText xml:space="preserve"> REF _Ref498592834 \r \h </w:instrText>
      </w:r>
      <w:r w:rsidR="007A0110">
        <w:rPr>
          <w:highlight w:val="yellow"/>
        </w:rPr>
      </w:r>
      <w:r w:rsidR="007A0110">
        <w:rPr>
          <w:highlight w:val="yellow"/>
        </w:rPr>
        <w:fldChar w:fldCharType="separate"/>
      </w:r>
      <w:r w:rsidR="007A0110">
        <w:t>[2]</w:t>
      </w:r>
      <w:r w:rsidR="007A0110">
        <w:rPr>
          <w:highlight w:val="yellow"/>
        </w:rPr>
        <w:fldChar w:fldCharType="end"/>
      </w:r>
      <w:r w:rsidR="007A0110">
        <w:t>, the other information in NR-SIB1 should therefore be optional for the NSA scenario where NR-SIB1 is broadcasted for ANR purposes.</w:t>
      </w:r>
      <w:r w:rsidR="00260251">
        <w:t xml:space="preserve"> This </w:t>
      </w:r>
      <w:r w:rsidR="00CD2EB3">
        <w:t xml:space="preserve">topic was also discussed in the email discussion </w:t>
      </w:r>
      <w:r w:rsidR="008F6186">
        <w:t xml:space="preserve">on </w:t>
      </w:r>
      <w:r w:rsidR="00502F43">
        <w:t>SI content/structure (</w:t>
      </w:r>
      <w:r w:rsidR="00502F43">
        <w:fldChar w:fldCharType="begin"/>
      </w:r>
      <w:r w:rsidR="00502F43">
        <w:instrText xml:space="preserve"> REF _Ref506392284 \r \h </w:instrText>
      </w:r>
      <w:r w:rsidR="00502F43">
        <w:fldChar w:fldCharType="separate"/>
      </w:r>
      <w:r w:rsidR="00502F43">
        <w:t>[3]</w:t>
      </w:r>
      <w:r w:rsidR="00502F43">
        <w:fldChar w:fldCharType="end"/>
      </w:r>
      <w:r w:rsidR="00502F43">
        <w:t>), w</w:t>
      </w:r>
      <w:r w:rsidR="00617F7E">
        <w:t xml:space="preserve">ith a resulting proposal to </w:t>
      </w:r>
      <w:r w:rsidR="00487057">
        <w:t xml:space="preserve">specify most of the IEs in SIB1 as </w:t>
      </w:r>
      <w:r w:rsidR="00580B49">
        <w:t xml:space="preserve">optional </w:t>
      </w:r>
      <w:proofErr w:type="gramStart"/>
      <w:r w:rsidR="00580B49">
        <w:t>in order to</w:t>
      </w:r>
      <w:proofErr w:type="gramEnd"/>
      <w:r w:rsidR="00580B49">
        <w:t xml:space="preserve"> allow a minimal SIB1 for ANR purposes in NSA deployments.</w:t>
      </w:r>
    </w:p>
    <w:p w14:paraId="55FC44A0" w14:textId="4524B430" w:rsidR="005568C7" w:rsidRPr="00BB01BB" w:rsidRDefault="005568C7" w:rsidP="00BB01BB">
      <w:r w:rsidRPr="005568C7">
        <w:t xml:space="preserve">In LTE, there exists carriers/deployments that do not support uplink, and where thus neither (P)RACH/RAR or paging configurations are relevant. One example is the Rel-14 </w:t>
      </w:r>
      <w:proofErr w:type="spellStart"/>
      <w:r w:rsidRPr="005568C7">
        <w:t>FeMBMS</w:t>
      </w:r>
      <w:proofErr w:type="spellEnd"/>
      <w:r w:rsidRPr="005568C7">
        <w:t xml:space="preserve"> </w:t>
      </w:r>
      <w:r w:rsidRPr="005568C7">
        <w:t xml:space="preserve">carrier, for which a separate SIB1 message needed to be introduced. It can be assumed that similar cases will appear for NR and the message should therefore support such </w:t>
      </w:r>
      <w:r w:rsidR="00D62B05">
        <w:t>scenarios</w:t>
      </w:r>
      <w:r w:rsidRPr="005568C7">
        <w:t>.</w:t>
      </w:r>
    </w:p>
    <w:p w14:paraId="2569F15B" w14:textId="30F52EF6" w:rsidR="007D73EB" w:rsidRPr="005568C7" w:rsidRDefault="005568C7" w:rsidP="005568C7">
      <w:r w:rsidRPr="005568C7">
        <w:t xml:space="preserve">Another aspect that </w:t>
      </w:r>
      <w:r w:rsidR="00AE6B57">
        <w:t>needs to</w:t>
      </w:r>
      <w:r w:rsidRPr="005568C7">
        <w:t xml:space="preserve"> be considered is that the </w:t>
      </w:r>
      <w:r w:rsidR="007D73EB" w:rsidRPr="005568C7">
        <w:t xml:space="preserve">size of NR-SIB1 </w:t>
      </w:r>
      <w:r w:rsidR="007A0110">
        <w:t>is likely to</w:t>
      </w:r>
      <w:r w:rsidR="007D73EB" w:rsidRPr="005568C7">
        <w:t xml:space="preserve"> be</w:t>
      </w:r>
      <w:r w:rsidRPr="005568C7">
        <w:t>come a limiting factor</w:t>
      </w:r>
      <w:r w:rsidR="007D73EB" w:rsidRPr="005568C7">
        <w:t xml:space="preserve"> in some scenarios</w:t>
      </w:r>
      <w:r w:rsidRPr="005568C7">
        <w:t xml:space="preserve">. It should therefore be possible to skip inclusion of some information in NR-SIB1 and instead </w:t>
      </w:r>
      <w:r w:rsidRPr="005568C7">
        <w:lastRenderedPageBreak/>
        <w:t xml:space="preserve">include it in another SIB, if needed. </w:t>
      </w:r>
      <w:r w:rsidR="00AE6B57">
        <w:t xml:space="preserve">It is therefore here proposed that when information is not included in NR-SIB1, it may instead be included in another SIB, which is part of Other SI. </w:t>
      </w:r>
      <w:r w:rsidRPr="005568C7">
        <w:t xml:space="preserve">The information that is not included in NR-SIB1 should then however not be needed </w:t>
      </w:r>
      <w:proofErr w:type="gramStart"/>
      <w:r w:rsidRPr="005568C7">
        <w:t>in order to</w:t>
      </w:r>
      <w:proofErr w:type="gramEnd"/>
      <w:r w:rsidRPr="005568C7">
        <w:t xml:space="preserve"> acquire the other SIB. E.g., if random access related configuration ((P)RACH and/or RAR configuration) is included in other SI, that SI cannot be provided on-demand, at least not using t</w:t>
      </w:r>
      <w:r w:rsidR="00D62B05">
        <w:t>he Msg3 approach to request it.</w:t>
      </w:r>
    </w:p>
    <w:p w14:paraId="1DDC8356" w14:textId="77777777" w:rsidR="009F5061" w:rsidRPr="007D73EB" w:rsidRDefault="009F5061" w:rsidP="00F3458E">
      <w:pPr>
        <w:pStyle w:val="BodyText"/>
        <w:rPr>
          <w:highlight w:val="yellow"/>
        </w:rPr>
      </w:pPr>
    </w:p>
    <w:p w14:paraId="20AB21F3" w14:textId="55232F90" w:rsidR="005E52DB" w:rsidRPr="008D49FB" w:rsidRDefault="000F76A5" w:rsidP="00A04F49">
      <w:pPr>
        <w:pStyle w:val="Proposal"/>
      </w:pPr>
      <w:bookmarkStart w:id="1" w:name="_Toc496879824"/>
      <w:bookmarkStart w:id="2" w:name="_Toc498087858"/>
      <w:bookmarkStart w:id="3" w:name="_Toc498508583"/>
      <w:bookmarkStart w:id="4" w:name="_Toc498513356"/>
      <w:bookmarkStart w:id="5" w:name="_Toc498519828"/>
      <w:bookmarkStart w:id="6" w:name="_Toc498592879"/>
      <w:bookmarkStart w:id="7" w:name="_Toc498593809"/>
      <w:bookmarkStart w:id="8" w:name="_Toc498606504"/>
      <w:bookmarkStart w:id="9" w:name="_Toc503354162"/>
      <w:bookmarkStart w:id="10" w:name="_Toc503354307"/>
      <w:bookmarkStart w:id="11" w:name="_Toc505607288"/>
      <w:bookmarkStart w:id="12" w:name="_Ref190406817"/>
      <w:bookmarkStart w:id="13" w:name="_Toc226862296"/>
      <w:bookmarkStart w:id="14" w:name="_Toc347823621"/>
      <w:bookmarkStart w:id="15" w:name="_Toc347824073"/>
      <w:bookmarkStart w:id="16" w:name="_Toc347824246"/>
      <w:bookmarkStart w:id="17" w:name="_Toc506392602"/>
      <w:bookmarkStart w:id="18" w:name="_Toc506392750"/>
      <w:r>
        <w:t xml:space="preserve">If </w:t>
      </w:r>
      <w:r w:rsidR="003221C2">
        <w:t xml:space="preserve">information related to paging, (P)RACH and/or </w:t>
      </w:r>
      <w:proofErr w:type="gramStart"/>
      <w:r w:rsidR="003221C2">
        <w:t>Random Access</w:t>
      </w:r>
      <w:proofErr w:type="gramEnd"/>
      <w:r w:rsidR="003221C2">
        <w:t xml:space="preserve"> Response</w:t>
      </w:r>
      <w:r>
        <w:t xml:space="preserve"> is not included in NR-SIB1, </w:t>
      </w:r>
      <w:r w:rsidR="003221C2">
        <w:t xml:space="preserve">the corresponding information </w:t>
      </w:r>
      <w:r w:rsidR="005E52DB">
        <w:t xml:space="preserve">may </w:t>
      </w:r>
      <w:r w:rsidR="003221C2">
        <w:t xml:space="preserve">instead </w:t>
      </w:r>
      <w:r w:rsidR="005E52DB">
        <w:t xml:space="preserve">be </w:t>
      </w:r>
      <w:r w:rsidR="00630777">
        <w:t>included</w:t>
      </w:r>
      <w:r w:rsidR="005E52DB">
        <w:t xml:space="preserve"> in </w:t>
      </w:r>
      <w:r w:rsidR="00630777">
        <w:t xml:space="preserve">an </w:t>
      </w:r>
      <w:r w:rsidR="00630777" w:rsidRPr="008D49FB">
        <w:t>NR-SIB that is part of O</w:t>
      </w:r>
      <w:r w:rsidR="005E52DB" w:rsidRPr="008D49FB">
        <w:t>ther SI</w:t>
      </w:r>
      <w:r w:rsidR="00630777" w:rsidRPr="008D49FB">
        <w:t>, i.e. an NR-SIB different from NR-SIB1</w:t>
      </w:r>
      <w:bookmarkEnd w:id="1"/>
      <w:r w:rsidRPr="008D49FB"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7"/>
      <w:bookmarkEnd w:id="18"/>
    </w:p>
    <w:p w14:paraId="2D05A2F3" w14:textId="5AD34627" w:rsidR="000F76A5" w:rsidRPr="008D49FB" w:rsidRDefault="007C0DBD" w:rsidP="00A04F49">
      <w:pPr>
        <w:pStyle w:val="Proposal"/>
      </w:pPr>
      <w:bookmarkStart w:id="19" w:name="_Toc498087859"/>
      <w:bookmarkStart w:id="20" w:name="_Toc498508584"/>
      <w:bookmarkStart w:id="21" w:name="_Toc498513357"/>
      <w:bookmarkStart w:id="22" w:name="_Toc498519829"/>
      <w:bookmarkStart w:id="23" w:name="_Toc498592880"/>
      <w:bookmarkStart w:id="24" w:name="_Toc498593810"/>
      <w:bookmarkStart w:id="25" w:name="_Toc498606505"/>
      <w:bookmarkStart w:id="26" w:name="_Toc503354163"/>
      <w:bookmarkStart w:id="27" w:name="_Toc503354308"/>
      <w:bookmarkStart w:id="28" w:name="_Toc505607289"/>
      <w:bookmarkStart w:id="29" w:name="_Toc506392603"/>
      <w:bookmarkStart w:id="30" w:name="_Toc506392751"/>
      <w:r w:rsidRPr="008D49FB">
        <w:t xml:space="preserve">(P)RACH and/or </w:t>
      </w:r>
      <w:proofErr w:type="gramStart"/>
      <w:r w:rsidRPr="008D49FB">
        <w:t>Random Access</w:t>
      </w:r>
      <w:proofErr w:type="gramEnd"/>
      <w:r w:rsidRPr="008D49FB">
        <w:t xml:space="preserve"> Response </w:t>
      </w:r>
      <w:r w:rsidR="00287CC8" w:rsidRPr="008D49FB">
        <w:t xml:space="preserve">may only be included in </w:t>
      </w:r>
      <w:r w:rsidRPr="008D49FB">
        <w:t>an NR-SIB of o</w:t>
      </w:r>
      <w:r w:rsidR="00287CC8" w:rsidRPr="008D49FB">
        <w:t>ther SI if th</w:t>
      </w:r>
      <w:r w:rsidRPr="008D49FB">
        <w:t xml:space="preserve">e SI message that comprises the </w:t>
      </w:r>
      <w:r w:rsidR="00287CC8" w:rsidRPr="008D49FB">
        <w:t>NR-SIB is broadcasted by the networ</w:t>
      </w:r>
      <w:r w:rsidR="00AE6B57" w:rsidRPr="008D49FB">
        <w:t>k. It is FFS if the NR-SIB may be provided on-demand</w:t>
      </w:r>
      <w:r w:rsidR="008D49FB" w:rsidRPr="008D49FB">
        <w:t xml:space="preserve">, using the </w:t>
      </w:r>
      <w:r w:rsidR="00AE6B57" w:rsidRPr="008D49FB">
        <w:t xml:space="preserve">Msg1 based approach </w:t>
      </w:r>
      <w:bookmarkEnd w:id="19"/>
      <w:bookmarkEnd w:id="20"/>
      <w:bookmarkEnd w:id="21"/>
      <w:bookmarkEnd w:id="22"/>
      <w:bookmarkEnd w:id="23"/>
      <w:r w:rsidR="008D49FB" w:rsidRPr="008D49FB">
        <w:t>for the SI request.</w:t>
      </w:r>
      <w:bookmarkEnd w:id="24"/>
      <w:bookmarkEnd w:id="25"/>
      <w:bookmarkEnd w:id="26"/>
      <w:bookmarkEnd w:id="27"/>
      <w:bookmarkEnd w:id="28"/>
      <w:bookmarkEnd w:id="29"/>
      <w:bookmarkEnd w:id="30"/>
    </w:p>
    <w:bookmarkEnd w:id="12"/>
    <w:bookmarkEnd w:id="13"/>
    <w:bookmarkEnd w:id="14"/>
    <w:bookmarkEnd w:id="15"/>
    <w:bookmarkEnd w:id="16"/>
    <w:p w14:paraId="04544CBF" w14:textId="77777777" w:rsidR="003742AC" w:rsidRPr="00CE0424" w:rsidRDefault="003742AC" w:rsidP="006E062C"/>
    <w:p w14:paraId="3110E87F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EC32A60" w14:textId="77777777" w:rsidR="000F2C6B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C779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203D9798" w14:textId="77777777" w:rsidR="000F2C6B" w:rsidRDefault="000F2C6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If information related to paging, (P)RACH and/or Random Access Response is not included in NR-SIB1, the corresponding information may instead be included in an NR-SIB that is part of Other SI, i.e. an NR-SIB different from NR-SIB1.</w:t>
      </w:r>
    </w:p>
    <w:p w14:paraId="75ED594A" w14:textId="77777777" w:rsidR="000F2C6B" w:rsidRDefault="000F2C6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(P)RACH and/or Random Access Response may only be included in an NR-SIB of other SI if the SI message that comprises the NR-SIB is broadcasted by the network. It is FFS if the NR-SIB may be provided on-demand, using the Msg1 based approach for the SI request.</w:t>
      </w:r>
    </w:p>
    <w:p w14:paraId="01558E13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70D883C9" w14:textId="77777777" w:rsidR="00F507D1" w:rsidRPr="00CE0424" w:rsidRDefault="00F507D1" w:rsidP="00CE0424">
      <w:pPr>
        <w:pStyle w:val="Heading1"/>
      </w:pPr>
      <w:bookmarkStart w:id="31" w:name="_In-sequence_SDU_delivery"/>
      <w:bookmarkEnd w:id="31"/>
      <w:r w:rsidRPr="00CE0424">
        <w:t>References</w:t>
      </w:r>
    </w:p>
    <w:p w14:paraId="73CBA25B" w14:textId="63489022" w:rsidR="007A0110" w:rsidRPr="0014344D" w:rsidRDefault="007A0110" w:rsidP="002C2040">
      <w:pPr>
        <w:pStyle w:val="Reference"/>
      </w:pPr>
      <w:bookmarkStart w:id="32" w:name="_Ref498518584"/>
      <w:bookmarkStart w:id="33" w:name="_Ref174151459"/>
      <w:bookmarkStart w:id="34" w:name="_Ref189809556"/>
      <w:r w:rsidRPr="0014344D">
        <w:t>R2-</w:t>
      </w:r>
      <w:r w:rsidR="002C2040" w:rsidRPr="0014344D">
        <w:t>1800283</w:t>
      </w:r>
      <w:r w:rsidR="005F3025" w:rsidRPr="0014344D">
        <w:t xml:space="preserve">, </w:t>
      </w:r>
      <w:r w:rsidR="005D2C46" w:rsidRPr="0014344D">
        <w:t xml:space="preserve">System information </w:t>
      </w:r>
      <w:r w:rsidR="009C2BE3" w:rsidRPr="0014344D">
        <w:t>Structure and Content</w:t>
      </w:r>
      <w:r w:rsidR="005F3025" w:rsidRPr="0014344D">
        <w:t xml:space="preserve">, </w:t>
      </w:r>
      <w:r w:rsidR="005D2C46" w:rsidRPr="0014344D">
        <w:t>Ericsson</w:t>
      </w:r>
      <w:r w:rsidR="005F3025" w:rsidRPr="0014344D">
        <w:t xml:space="preserve">, </w:t>
      </w:r>
      <w:r w:rsidR="005D2C46" w:rsidRPr="0014344D">
        <w:t>RAN2</w:t>
      </w:r>
      <w:r w:rsidR="009C2BE3" w:rsidRPr="0014344D">
        <w:t xml:space="preserve"> NR AH</w:t>
      </w:r>
      <w:r w:rsidR="005D2C46" w:rsidRPr="0014344D">
        <w:t>#</w:t>
      </w:r>
      <w:r w:rsidR="009C2BE3" w:rsidRPr="0014344D">
        <w:t>3</w:t>
      </w:r>
      <w:r w:rsidR="005F3025" w:rsidRPr="0014344D">
        <w:t xml:space="preserve">, </w:t>
      </w:r>
      <w:r w:rsidR="00616813" w:rsidRPr="0014344D">
        <w:t>22</w:t>
      </w:r>
      <w:r w:rsidR="00616813" w:rsidRPr="0014344D">
        <w:rPr>
          <w:vertAlign w:val="superscript"/>
        </w:rPr>
        <w:t>nd</w:t>
      </w:r>
      <w:r w:rsidR="00616813" w:rsidRPr="0014344D">
        <w:t xml:space="preserve"> - </w:t>
      </w:r>
      <w:r w:rsidR="005D2C46" w:rsidRPr="0014344D">
        <w:t>2</w:t>
      </w:r>
      <w:r w:rsidR="00616813" w:rsidRPr="0014344D">
        <w:t>6</w:t>
      </w:r>
      <w:r w:rsidR="005D2C46" w:rsidRPr="0014344D">
        <w:rPr>
          <w:vertAlign w:val="superscript"/>
        </w:rPr>
        <w:t>th</w:t>
      </w:r>
      <w:r w:rsidR="005D2C46" w:rsidRPr="0014344D">
        <w:t xml:space="preserve"> </w:t>
      </w:r>
      <w:r w:rsidR="00616813" w:rsidRPr="0014344D">
        <w:t xml:space="preserve">January </w:t>
      </w:r>
      <w:r w:rsidR="005D2C46" w:rsidRPr="0014344D">
        <w:t>201</w:t>
      </w:r>
      <w:r w:rsidR="00616813" w:rsidRPr="0014344D">
        <w:t>8</w:t>
      </w:r>
      <w:bookmarkEnd w:id="32"/>
    </w:p>
    <w:p w14:paraId="17DFBB69" w14:textId="7A597FEC" w:rsidR="003A7EF3" w:rsidRPr="0014344D" w:rsidRDefault="007A0110" w:rsidP="00617115">
      <w:pPr>
        <w:pStyle w:val="Reference"/>
      </w:pPr>
      <w:bookmarkStart w:id="35" w:name="_Ref498592834"/>
      <w:r w:rsidRPr="0014344D">
        <w:t>R2-</w:t>
      </w:r>
      <w:r w:rsidR="00617115" w:rsidRPr="0014344D">
        <w:t>1800292</w:t>
      </w:r>
      <w:r w:rsidRPr="0014344D">
        <w:t xml:space="preserve">, </w:t>
      </w:r>
      <w:r w:rsidRPr="0014344D">
        <w:rPr>
          <w:color w:val="000000"/>
        </w:rPr>
        <w:t>NR-SIB1 content for NSA and ANR</w:t>
      </w:r>
      <w:r w:rsidRPr="0014344D">
        <w:t xml:space="preserve">, Ericsson, </w:t>
      </w:r>
      <w:bookmarkEnd w:id="33"/>
      <w:bookmarkEnd w:id="34"/>
      <w:bookmarkEnd w:id="35"/>
      <w:r w:rsidR="009C2BE3" w:rsidRPr="0014344D">
        <w:t>RAN2 NR AH#3, 22</w:t>
      </w:r>
      <w:r w:rsidR="009C2BE3" w:rsidRPr="0014344D">
        <w:rPr>
          <w:vertAlign w:val="superscript"/>
        </w:rPr>
        <w:t>nd</w:t>
      </w:r>
      <w:r w:rsidR="009C2BE3" w:rsidRPr="0014344D">
        <w:t xml:space="preserve"> - 26</w:t>
      </w:r>
      <w:r w:rsidR="009C2BE3" w:rsidRPr="0014344D">
        <w:rPr>
          <w:vertAlign w:val="superscript"/>
        </w:rPr>
        <w:t>th</w:t>
      </w:r>
      <w:r w:rsidR="009C2BE3" w:rsidRPr="0014344D">
        <w:t xml:space="preserve"> January 2018</w:t>
      </w:r>
    </w:p>
    <w:p w14:paraId="40B0FF72" w14:textId="2B8C2CD7" w:rsidR="000160E9" w:rsidRPr="00CE0424" w:rsidRDefault="000160E9" w:rsidP="000160E9">
      <w:pPr>
        <w:pStyle w:val="Reference"/>
      </w:pPr>
      <w:bookmarkStart w:id="36" w:name="_Ref506392284"/>
      <w:r w:rsidRPr="000160E9">
        <w:t>R2-1802313</w:t>
      </w:r>
      <w:r>
        <w:t xml:space="preserve">, </w:t>
      </w:r>
      <w:r w:rsidRPr="000160E9">
        <w:t>Summary of email discussion [NR-AH1801#11] System information content/structure</w:t>
      </w:r>
      <w:r>
        <w:t xml:space="preserve">, </w:t>
      </w:r>
      <w:r w:rsidR="00345161">
        <w:t>Ericsson,</w:t>
      </w:r>
      <w:bookmarkEnd w:id="36"/>
      <w:r w:rsidR="00345161">
        <w:t xml:space="preserve"> </w:t>
      </w:r>
      <w:r w:rsidR="000F2C6B">
        <w:t>3GPP WG RAN2#101, 26</w:t>
      </w:r>
      <w:r w:rsidR="000F2C6B" w:rsidRPr="000F2C6B">
        <w:rPr>
          <w:vertAlign w:val="superscript"/>
        </w:rPr>
        <w:t>th</w:t>
      </w:r>
      <w:r w:rsidR="000F2C6B">
        <w:t xml:space="preserve"> February – 2</w:t>
      </w:r>
      <w:r w:rsidR="000F2C6B" w:rsidRPr="000F2C6B">
        <w:rPr>
          <w:vertAlign w:val="superscript"/>
        </w:rPr>
        <w:t>nd</w:t>
      </w:r>
      <w:r w:rsidR="000F2C6B">
        <w:t xml:space="preserve"> M</w:t>
      </w:r>
      <w:bookmarkStart w:id="37" w:name="_GoBack"/>
      <w:bookmarkEnd w:id="37"/>
      <w:r w:rsidR="000F2C6B">
        <w:t>arch 2018</w:t>
      </w:r>
    </w:p>
    <w:sectPr w:rsidR="000160E9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438B8" w14:textId="77777777" w:rsidR="0000575B" w:rsidRDefault="0000575B">
      <w:r>
        <w:separator/>
      </w:r>
    </w:p>
  </w:endnote>
  <w:endnote w:type="continuationSeparator" w:id="0">
    <w:p w14:paraId="474F4AAF" w14:textId="77777777" w:rsidR="0000575B" w:rsidRDefault="00005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Microsoft YaHei"/>
    <w:panose1 w:val="02010600030101010101"/>
    <w:charset w:val="86"/>
    <w:family w:val="roman"/>
    <w:notTrueType/>
    <w:pitch w:val="default"/>
  </w:font>
  <w:font w:name="DengXian Light">
    <w:altName w:val="Microsoft YaHei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AA28C" w14:textId="7C77E63C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F2C6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F2C6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49A83" w14:textId="77777777" w:rsidR="0000575B" w:rsidRDefault="0000575B">
      <w:r>
        <w:separator/>
      </w:r>
    </w:p>
  </w:footnote>
  <w:footnote w:type="continuationSeparator" w:id="0">
    <w:p w14:paraId="4CFEDC1E" w14:textId="77777777" w:rsidR="0000575B" w:rsidRDefault="00005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B5A6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FF40574"/>
    <w:multiLevelType w:val="hybridMultilevel"/>
    <w:tmpl w:val="7F0C77AE"/>
    <w:lvl w:ilvl="0" w:tplc="4F282E38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ADE"/>
    <w:rsid w:val="000006E1"/>
    <w:rsid w:val="00002A37"/>
    <w:rsid w:val="000039F4"/>
    <w:rsid w:val="0000575B"/>
    <w:rsid w:val="00006446"/>
    <w:rsid w:val="00006896"/>
    <w:rsid w:val="00007CDC"/>
    <w:rsid w:val="00011B28"/>
    <w:rsid w:val="00015D15"/>
    <w:rsid w:val="000160E9"/>
    <w:rsid w:val="0002564D"/>
    <w:rsid w:val="00025ECA"/>
    <w:rsid w:val="000325B8"/>
    <w:rsid w:val="00034BAA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0AA6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2C6B"/>
    <w:rsid w:val="000F3BE9"/>
    <w:rsid w:val="000F3F6C"/>
    <w:rsid w:val="000F6DF3"/>
    <w:rsid w:val="000F76A5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44D"/>
    <w:rsid w:val="00151E23"/>
    <w:rsid w:val="001526E0"/>
    <w:rsid w:val="001551B5"/>
    <w:rsid w:val="00160B46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782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68B5"/>
    <w:rsid w:val="00241559"/>
    <w:rsid w:val="002435B3"/>
    <w:rsid w:val="002458EB"/>
    <w:rsid w:val="002500C8"/>
    <w:rsid w:val="00256492"/>
    <w:rsid w:val="00257543"/>
    <w:rsid w:val="00260251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87CC8"/>
    <w:rsid w:val="002907B5"/>
    <w:rsid w:val="00292EB7"/>
    <w:rsid w:val="00296227"/>
    <w:rsid w:val="00296259"/>
    <w:rsid w:val="00296F44"/>
    <w:rsid w:val="0029777D"/>
    <w:rsid w:val="002A055E"/>
    <w:rsid w:val="002A10C8"/>
    <w:rsid w:val="002A1D4E"/>
    <w:rsid w:val="002A2869"/>
    <w:rsid w:val="002B24D6"/>
    <w:rsid w:val="002C2040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1C2"/>
    <w:rsid w:val="00322C9F"/>
    <w:rsid w:val="00324D23"/>
    <w:rsid w:val="00331751"/>
    <w:rsid w:val="00334579"/>
    <w:rsid w:val="00335858"/>
    <w:rsid w:val="00336BDA"/>
    <w:rsid w:val="00342BD7"/>
    <w:rsid w:val="00343A07"/>
    <w:rsid w:val="00345161"/>
    <w:rsid w:val="00346DB5"/>
    <w:rsid w:val="00347611"/>
    <w:rsid w:val="003477B1"/>
    <w:rsid w:val="0035491B"/>
    <w:rsid w:val="00357380"/>
    <w:rsid w:val="003602D9"/>
    <w:rsid w:val="003604CE"/>
    <w:rsid w:val="00370E47"/>
    <w:rsid w:val="003742AC"/>
    <w:rsid w:val="00377CE1"/>
    <w:rsid w:val="00380277"/>
    <w:rsid w:val="00385BF0"/>
    <w:rsid w:val="00390247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85B"/>
    <w:rsid w:val="003F6BBE"/>
    <w:rsid w:val="004000E8"/>
    <w:rsid w:val="00402E2B"/>
    <w:rsid w:val="0040512B"/>
    <w:rsid w:val="00405CA5"/>
    <w:rsid w:val="00407513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22FA"/>
    <w:rsid w:val="004734D0"/>
    <w:rsid w:val="0047556B"/>
    <w:rsid w:val="00477768"/>
    <w:rsid w:val="00487057"/>
    <w:rsid w:val="00492BC5"/>
    <w:rsid w:val="004964F1"/>
    <w:rsid w:val="004A16BC"/>
    <w:rsid w:val="004A2B94"/>
    <w:rsid w:val="004B7C0C"/>
    <w:rsid w:val="004C2DB9"/>
    <w:rsid w:val="004C3898"/>
    <w:rsid w:val="004C7793"/>
    <w:rsid w:val="004D36B1"/>
    <w:rsid w:val="004D7EBD"/>
    <w:rsid w:val="004E2680"/>
    <w:rsid w:val="004E28F9"/>
    <w:rsid w:val="004E3014"/>
    <w:rsid w:val="004E462E"/>
    <w:rsid w:val="004E56DC"/>
    <w:rsid w:val="004E76F4"/>
    <w:rsid w:val="004F0B4E"/>
    <w:rsid w:val="004F0B6C"/>
    <w:rsid w:val="004F2078"/>
    <w:rsid w:val="004F4DA3"/>
    <w:rsid w:val="004F52C3"/>
    <w:rsid w:val="00502F4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37DD2"/>
    <w:rsid w:val="00546970"/>
    <w:rsid w:val="00554E19"/>
    <w:rsid w:val="005568C7"/>
    <w:rsid w:val="0056121F"/>
    <w:rsid w:val="00572505"/>
    <w:rsid w:val="00580B49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D2C46"/>
    <w:rsid w:val="005E03C7"/>
    <w:rsid w:val="005E385F"/>
    <w:rsid w:val="005E52DB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6813"/>
    <w:rsid w:val="00617115"/>
    <w:rsid w:val="00617F7E"/>
    <w:rsid w:val="00620A71"/>
    <w:rsid w:val="00620D80"/>
    <w:rsid w:val="006234A6"/>
    <w:rsid w:val="00630001"/>
    <w:rsid w:val="00630777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474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103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365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42C0"/>
    <w:rsid w:val="00785490"/>
    <w:rsid w:val="00786B60"/>
    <w:rsid w:val="007925EA"/>
    <w:rsid w:val="00793CD8"/>
    <w:rsid w:val="00795C92"/>
    <w:rsid w:val="00796231"/>
    <w:rsid w:val="007A0110"/>
    <w:rsid w:val="007A1CB3"/>
    <w:rsid w:val="007A306F"/>
    <w:rsid w:val="007A43A6"/>
    <w:rsid w:val="007A58A6"/>
    <w:rsid w:val="007B3D2D"/>
    <w:rsid w:val="007B50AE"/>
    <w:rsid w:val="007B51DF"/>
    <w:rsid w:val="007C05DD"/>
    <w:rsid w:val="007C0DBD"/>
    <w:rsid w:val="007C3D18"/>
    <w:rsid w:val="007C60BF"/>
    <w:rsid w:val="007C6A07"/>
    <w:rsid w:val="007C75A1"/>
    <w:rsid w:val="007C77A5"/>
    <w:rsid w:val="007D04E5"/>
    <w:rsid w:val="007D5901"/>
    <w:rsid w:val="007D73EB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3D4F"/>
    <w:rsid w:val="00854F97"/>
    <w:rsid w:val="00856004"/>
    <w:rsid w:val="00856303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9FB"/>
    <w:rsid w:val="008D6D1A"/>
    <w:rsid w:val="008E065E"/>
    <w:rsid w:val="008E0927"/>
    <w:rsid w:val="008E1909"/>
    <w:rsid w:val="008F1EAB"/>
    <w:rsid w:val="008F33DC"/>
    <w:rsid w:val="008F477F"/>
    <w:rsid w:val="008F6186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2BE3"/>
    <w:rsid w:val="009C403E"/>
    <w:rsid w:val="009D4FF0"/>
    <w:rsid w:val="009D703C"/>
    <w:rsid w:val="009D718F"/>
    <w:rsid w:val="009E068F"/>
    <w:rsid w:val="009E14E0"/>
    <w:rsid w:val="009E16DF"/>
    <w:rsid w:val="009E35DB"/>
    <w:rsid w:val="009E47A3"/>
    <w:rsid w:val="009F08F3"/>
    <w:rsid w:val="009F344F"/>
    <w:rsid w:val="009F5061"/>
    <w:rsid w:val="009F5455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2F58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E6B57"/>
    <w:rsid w:val="00AF1C5D"/>
    <w:rsid w:val="00AF42D7"/>
    <w:rsid w:val="00B006FE"/>
    <w:rsid w:val="00B007CB"/>
    <w:rsid w:val="00B025C7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6DB6"/>
    <w:rsid w:val="00B372AA"/>
    <w:rsid w:val="00B40445"/>
    <w:rsid w:val="00B41888"/>
    <w:rsid w:val="00B440E0"/>
    <w:rsid w:val="00B45A52"/>
    <w:rsid w:val="00B46175"/>
    <w:rsid w:val="00B6188F"/>
    <w:rsid w:val="00B664C7"/>
    <w:rsid w:val="00B739F6"/>
    <w:rsid w:val="00B7626D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01BB"/>
    <w:rsid w:val="00BB2A25"/>
    <w:rsid w:val="00BB51E9"/>
    <w:rsid w:val="00BC0FDC"/>
    <w:rsid w:val="00BC2F32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82C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5B9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B3"/>
    <w:rsid w:val="00CD2ED1"/>
    <w:rsid w:val="00CD337B"/>
    <w:rsid w:val="00CD619F"/>
    <w:rsid w:val="00CE0424"/>
    <w:rsid w:val="00CE123A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2B0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2F84"/>
    <w:rsid w:val="00DE42B9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ADE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53E"/>
    <w:rsid w:val="00F209B7"/>
    <w:rsid w:val="00F2376F"/>
    <w:rsid w:val="00F243D8"/>
    <w:rsid w:val="00F30828"/>
    <w:rsid w:val="00F313D6"/>
    <w:rsid w:val="00F3458E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6FA"/>
    <w:rsid w:val="00FE4C7B"/>
    <w:rsid w:val="00FE7336"/>
    <w:rsid w:val="00FE787C"/>
    <w:rsid w:val="00FF45A5"/>
    <w:rsid w:val="00FF56B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7AF4FD"/>
  <w15:chartTrackingRefBased/>
  <w15:docId w15:val="{730B79CE-3BFC-401E-BBCF-5E1E277A3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5630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85630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85630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5630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5630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5630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5630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5630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5630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5630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5630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5630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85630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5630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5630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56303"/>
    <w:pPr>
      <w:ind w:left="1418" w:hanging="1418"/>
    </w:pPr>
  </w:style>
  <w:style w:type="paragraph" w:styleId="TOC3">
    <w:name w:val="toc 3"/>
    <w:basedOn w:val="TOC2"/>
    <w:semiHidden/>
    <w:rsid w:val="00856303"/>
    <w:pPr>
      <w:ind w:left="1134" w:hanging="1134"/>
    </w:pPr>
  </w:style>
  <w:style w:type="paragraph" w:styleId="TOC2">
    <w:name w:val="toc 2"/>
    <w:basedOn w:val="TOC1"/>
    <w:semiHidden/>
    <w:rsid w:val="0085630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56303"/>
    <w:pPr>
      <w:ind w:left="284"/>
    </w:pPr>
  </w:style>
  <w:style w:type="paragraph" w:styleId="Index1">
    <w:name w:val="index 1"/>
    <w:basedOn w:val="Normal"/>
    <w:semiHidden/>
    <w:rsid w:val="00856303"/>
    <w:pPr>
      <w:keepLines/>
      <w:spacing w:after="0"/>
    </w:pPr>
  </w:style>
  <w:style w:type="paragraph" w:styleId="DocumentMap">
    <w:name w:val="Document Map"/>
    <w:basedOn w:val="Normal"/>
    <w:semiHidden/>
    <w:rsid w:val="0085630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56303"/>
    <w:pPr>
      <w:ind w:left="851"/>
    </w:pPr>
  </w:style>
  <w:style w:type="paragraph" w:styleId="ListNumber">
    <w:name w:val="List Number"/>
    <w:basedOn w:val="List"/>
    <w:rsid w:val="00856303"/>
  </w:style>
  <w:style w:type="paragraph" w:styleId="List">
    <w:name w:val="List"/>
    <w:basedOn w:val="Normal"/>
    <w:rsid w:val="00856303"/>
    <w:pPr>
      <w:ind w:left="568" w:hanging="284"/>
    </w:pPr>
  </w:style>
  <w:style w:type="paragraph" w:styleId="Header">
    <w:name w:val="header"/>
    <w:rsid w:val="008563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85630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5630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5630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56303"/>
    <w:pPr>
      <w:ind w:left="1418" w:hanging="1418"/>
    </w:pPr>
  </w:style>
  <w:style w:type="paragraph" w:styleId="TOC6">
    <w:name w:val="toc 6"/>
    <w:basedOn w:val="TOC5"/>
    <w:next w:val="Normal"/>
    <w:semiHidden/>
    <w:rsid w:val="00856303"/>
    <w:pPr>
      <w:ind w:left="1985" w:hanging="1985"/>
    </w:pPr>
  </w:style>
  <w:style w:type="paragraph" w:styleId="TOC7">
    <w:name w:val="toc 7"/>
    <w:basedOn w:val="TOC6"/>
    <w:next w:val="Normal"/>
    <w:semiHidden/>
    <w:rsid w:val="00856303"/>
    <w:pPr>
      <w:ind w:left="2268" w:hanging="2268"/>
    </w:pPr>
  </w:style>
  <w:style w:type="paragraph" w:styleId="ListBullet2">
    <w:name w:val="List Bullet 2"/>
    <w:basedOn w:val="ListBullet"/>
    <w:rsid w:val="00856303"/>
    <w:pPr>
      <w:numPr>
        <w:numId w:val="6"/>
      </w:numPr>
    </w:pPr>
  </w:style>
  <w:style w:type="paragraph" w:styleId="ListBullet">
    <w:name w:val="List Bullet"/>
    <w:basedOn w:val="BodyText"/>
    <w:rsid w:val="00856303"/>
    <w:pPr>
      <w:numPr>
        <w:numId w:val="5"/>
      </w:numPr>
    </w:pPr>
  </w:style>
  <w:style w:type="paragraph" w:styleId="ListBullet3">
    <w:name w:val="List Bullet 3"/>
    <w:basedOn w:val="ListBullet2"/>
    <w:rsid w:val="00856303"/>
    <w:pPr>
      <w:numPr>
        <w:numId w:val="7"/>
      </w:numPr>
    </w:pPr>
  </w:style>
  <w:style w:type="paragraph" w:customStyle="1" w:styleId="EQ">
    <w:name w:val="EQ"/>
    <w:basedOn w:val="Normal"/>
    <w:next w:val="Normal"/>
    <w:rsid w:val="0085630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56303"/>
    <w:pPr>
      <w:ind w:left="851"/>
    </w:pPr>
  </w:style>
  <w:style w:type="paragraph" w:styleId="List3">
    <w:name w:val="List 3"/>
    <w:basedOn w:val="List2"/>
    <w:rsid w:val="00856303"/>
    <w:pPr>
      <w:ind w:left="1135"/>
    </w:pPr>
  </w:style>
  <w:style w:type="paragraph" w:styleId="List4">
    <w:name w:val="List 4"/>
    <w:basedOn w:val="List3"/>
    <w:rsid w:val="00856303"/>
    <w:pPr>
      <w:ind w:left="1418"/>
    </w:pPr>
  </w:style>
  <w:style w:type="paragraph" w:styleId="List5">
    <w:name w:val="List 5"/>
    <w:basedOn w:val="List4"/>
    <w:rsid w:val="00856303"/>
    <w:pPr>
      <w:ind w:left="1702"/>
    </w:pPr>
  </w:style>
  <w:style w:type="paragraph" w:customStyle="1" w:styleId="EditorsNote">
    <w:name w:val="Editor's Note"/>
    <w:basedOn w:val="Normal"/>
    <w:rsid w:val="0085630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56303"/>
    <w:pPr>
      <w:numPr>
        <w:numId w:val="8"/>
      </w:numPr>
    </w:pPr>
  </w:style>
  <w:style w:type="paragraph" w:styleId="ListBullet5">
    <w:name w:val="List Bullet 5"/>
    <w:basedOn w:val="ListBullet4"/>
    <w:rsid w:val="00856303"/>
    <w:pPr>
      <w:numPr>
        <w:numId w:val="4"/>
      </w:numPr>
    </w:pPr>
  </w:style>
  <w:style w:type="paragraph" w:styleId="Footer">
    <w:name w:val="footer"/>
    <w:basedOn w:val="Header"/>
    <w:semiHidden/>
    <w:rsid w:val="0085630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856303"/>
    <w:pPr>
      <w:numPr>
        <w:numId w:val="2"/>
      </w:numPr>
    </w:pPr>
  </w:style>
  <w:style w:type="paragraph" w:styleId="BalloonText">
    <w:name w:val="Balloon Text"/>
    <w:basedOn w:val="Normal"/>
    <w:semiHidden/>
    <w:rsid w:val="0085630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856303"/>
  </w:style>
  <w:style w:type="paragraph" w:styleId="BodyText">
    <w:name w:val="Body Text"/>
    <w:basedOn w:val="Normal"/>
    <w:link w:val="BodyTextChar"/>
    <w:rsid w:val="00856303"/>
  </w:style>
  <w:style w:type="character" w:styleId="Hyperlink">
    <w:name w:val="Hyperlink"/>
    <w:uiPriority w:val="99"/>
    <w:rsid w:val="00856303"/>
    <w:rPr>
      <w:color w:val="0000FF"/>
      <w:u w:val="single"/>
      <w:lang w:val="en-GB"/>
    </w:rPr>
  </w:style>
  <w:style w:type="character" w:styleId="FollowedHyperlink">
    <w:name w:val="FollowedHyperlink"/>
    <w:semiHidden/>
    <w:rsid w:val="00856303"/>
    <w:rPr>
      <w:color w:val="FF0000"/>
      <w:u w:val="single"/>
    </w:rPr>
  </w:style>
  <w:style w:type="character" w:styleId="CommentReference">
    <w:name w:val="annotation reference"/>
    <w:semiHidden/>
    <w:rsid w:val="00856303"/>
    <w:rPr>
      <w:sz w:val="16"/>
      <w:szCs w:val="16"/>
    </w:rPr>
  </w:style>
  <w:style w:type="paragraph" w:styleId="CommentText">
    <w:name w:val="annotation text"/>
    <w:basedOn w:val="Normal"/>
    <w:semiHidden/>
    <w:rsid w:val="00856303"/>
  </w:style>
  <w:style w:type="paragraph" w:styleId="CommentSubject">
    <w:name w:val="annotation subject"/>
    <w:basedOn w:val="CommentText"/>
    <w:next w:val="CommentText"/>
    <w:semiHidden/>
    <w:rsid w:val="00856303"/>
    <w:rPr>
      <w:b/>
      <w:bCs/>
    </w:rPr>
  </w:style>
  <w:style w:type="character" w:customStyle="1" w:styleId="Heading1Char">
    <w:name w:val="Heading 1 Char"/>
    <w:link w:val="Heading1"/>
    <w:rsid w:val="00856303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85630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85630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85630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85630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85630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5630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85630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5630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56303"/>
    <w:pPr>
      <w:spacing w:after="0"/>
    </w:pPr>
  </w:style>
  <w:style w:type="paragraph" w:customStyle="1" w:styleId="TAL">
    <w:name w:val="TAL"/>
    <w:basedOn w:val="Normal"/>
    <w:rsid w:val="0085630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856303"/>
    <w:pPr>
      <w:jc w:val="center"/>
    </w:pPr>
  </w:style>
  <w:style w:type="paragraph" w:customStyle="1" w:styleId="TAH">
    <w:name w:val="TAH"/>
    <w:basedOn w:val="TAC"/>
    <w:rsid w:val="00856303"/>
    <w:rPr>
      <w:b/>
    </w:rPr>
  </w:style>
  <w:style w:type="paragraph" w:customStyle="1" w:styleId="TAN">
    <w:name w:val="TAN"/>
    <w:basedOn w:val="TAL"/>
    <w:rsid w:val="00856303"/>
    <w:pPr>
      <w:ind w:left="851" w:hanging="851"/>
    </w:pPr>
  </w:style>
  <w:style w:type="paragraph" w:customStyle="1" w:styleId="TAR">
    <w:name w:val="TAR"/>
    <w:basedOn w:val="TAL"/>
    <w:rsid w:val="00856303"/>
    <w:pPr>
      <w:jc w:val="right"/>
    </w:pPr>
  </w:style>
  <w:style w:type="paragraph" w:customStyle="1" w:styleId="TH">
    <w:name w:val="TH"/>
    <w:basedOn w:val="Normal"/>
    <w:rsid w:val="0085630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85630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5630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563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563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563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8563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856303"/>
  </w:style>
  <w:style w:type="paragraph" w:customStyle="1" w:styleId="ZH">
    <w:name w:val="ZH"/>
    <w:rsid w:val="008563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8563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563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563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56303"/>
    <w:pPr>
      <w:framePr w:wrap="notBeside" w:y="16161"/>
    </w:pPr>
  </w:style>
  <w:style w:type="paragraph" w:customStyle="1" w:styleId="FP">
    <w:name w:val="FP"/>
    <w:basedOn w:val="Normal"/>
    <w:rsid w:val="0085630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5630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56303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85630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56303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7D73EB"/>
    <w:pPr>
      <w:ind w:left="720"/>
      <w:contextualSpacing/>
    </w:pPr>
  </w:style>
  <w:style w:type="paragraph" w:styleId="Revision">
    <w:name w:val="Revision"/>
    <w:hidden/>
    <w:uiPriority w:val="99"/>
    <w:semiHidden/>
    <w:rsid w:val="00BC2F32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5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69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kjevi\Documents\3GPP\3GPP_meetings\RAN2\RAN2_NR_adhocs\RAN2_NR_AH_3\Draft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5NUHHDQN7SK2-1476151046-17351</_dlc_DocId>
    <_dlc_DocIdUrl xmlns="f166a696-7b5b-4ccd-9f0c-ffde0cceec81">
      <Url>https://ericsson.sharepoint.com/sites/star/_layouts/15/DocIdRedir.aspx?ID=5NUHHDQN7SK2-1476151046-17351</Url>
      <Description>5NUHHDQN7SK2-1476151046-17351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sharepoint/v4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f166a696-7b5b-4ccd-9f0c-ffde0cceec81"/>
    <ds:schemaRef ds:uri="http://schemas.microsoft.com/office/2006/metadata/properties"/>
    <ds:schemaRef ds:uri="http://purl.org/dc/dcmitype/"/>
    <ds:schemaRef ds:uri="d8762117-8292-4133-b1c7-eab5c6487cfd"/>
    <ds:schemaRef ds:uri="611109f9-ed58-4498-a270-1fb2086a5321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E83A6B0-8E0F-4773-B256-4783F2655B3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E5845C-EF0B-49DF-9A32-BBB1EE675A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0A093A6-B0F1-4A47-810C-C594F05DE22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ACE81C7C-9774-4EA1-B0C1-8291069B0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33</TotalTime>
  <Pages>2</Pages>
  <Words>912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cp:keywords>Ericsson; TDoc; 3GPP</cp:keywords>
  <cp:lastPrinted>2017-11-15T13:54:00Z</cp:lastPrinted>
  <dcterms:created xsi:type="dcterms:W3CDTF">2018-02-05T14:18:00Z</dcterms:created>
  <dcterms:modified xsi:type="dcterms:W3CDTF">2018-02-14T16:31:00Z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07a83528-b1fd-48a6-98de-5ae2f5a917ad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